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2412B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RESCRUKE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62AEC0E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</w:p>
    <w:p w14:paraId="17AEC256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</w:p>
    <w:p w14:paraId="26620A47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Aug.1484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Tregony</w:t>
      </w:r>
      <w:proofErr w:type="spellEnd"/>
      <w:r>
        <w:rPr>
          <w:rFonts w:eastAsia="Times New Roman" w:cs="Times New Roman"/>
          <w:szCs w:val="24"/>
        </w:rPr>
        <w:t xml:space="preserve"> Borough,</w:t>
      </w:r>
    </w:p>
    <w:p w14:paraId="1A30FFA4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Cornwall,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if Thomas </w:t>
      </w:r>
      <w:proofErr w:type="spellStart"/>
      <w:r>
        <w:rPr>
          <w:rFonts w:eastAsia="Times New Roman" w:cs="Times New Roman"/>
          <w:szCs w:val="24"/>
        </w:rPr>
        <w:t>Kyllygrewe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64CBF2BE" w14:textId="77777777" w:rsidR="007501C7" w:rsidRDefault="007501C7" w:rsidP="007501C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F2C5DC1" w14:textId="77777777" w:rsidR="007501C7" w:rsidRDefault="007501C7" w:rsidP="007501C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p.80)</w:t>
      </w:r>
    </w:p>
    <w:p w14:paraId="6415A32E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</w:p>
    <w:p w14:paraId="2D221579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</w:p>
    <w:p w14:paraId="0F9E7CCE" w14:textId="77777777" w:rsidR="007501C7" w:rsidRDefault="007501C7" w:rsidP="007501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June 2023</w:t>
      </w:r>
    </w:p>
    <w:p w14:paraId="3A7F04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788AE" w14:textId="77777777" w:rsidR="007501C7" w:rsidRDefault="007501C7" w:rsidP="009139A6">
      <w:r>
        <w:separator/>
      </w:r>
    </w:p>
  </w:endnote>
  <w:endnote w:type="continuationSeparator" w:id="0">
    <w:p w14:paraId="7AF5AC85" w14:textId="77777777" w:rsidR="007501C7" w:rsidRDefault="007501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87E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906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E0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2501" w14:textId="77777777" w:rsidR="007501C7" w:rsidRDefault="007501C7" w:rsidP="009139A6">
      <w:r>
        <w:separator/>
      </w:r>
    </w:p>
  </w:footnote>
  <w:footnote w:type="continuationSeparator" w:id="0">
    <w:p w14:paraId="66981978" w14:textId="77777777" w:rsidR="007501C7" w:rsidRDefault="007501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BD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E9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8D6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1C7"/>
    <w:rsid w:val="000666E0"/>
    <w:rsid w:val="002510B7"/>
    <w:rsid w:val="005C130B"/>
    <w:rsid w:val="007501C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FC9D4"/>
  <w15:chartTrackingRefBased/>
  <w15:docId w15:val="{BD7A9513-C94F-4892-95D1-66F00BC9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2023-06-14T20:54:00Z</dcterms:created>
  <dcterms:modified xsi:type="dcterms:W3CDTF">2023-06-14T20:54:00Z</dcterms:modified>
</cp:coreProperties>
</file>